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CB29B" w14:textId="2AC9017A" w:rsidR="00DB6035" w:rsidRPr="002C3BDD" w:rsidRDefault="00DB6035" w:rsidP="00DB6035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205642">
        <w:rPr>
          <w:rFonts w:cs="Arial"/>
          <w:sz w:val="20"/>
          <w:szCs w:val="20"/>
        </w:rPr>
        <w:t>23/</w:t>
      </w:r>
      <w:r w:rsidRPr="002C3BDD">
        <w:rPr>
          <w:rFonts w:cs="Arial"/>
          <w:sz w:val="20"/>
          <w:szCs w:val="20"/>
        </w:rPr>
        <w:t>202</w:t>
      </w:r>
      <w:r w:rsidR="00205642">
        <w:rPr>
          <w:rFonts w:cs="Arial"/>
          <w:sz w:val="20"/>
          <w:szCs w:val="20"/>
        </w:rPr>
        <w:t>4</w:t>
      </w:r>
    </w:p>
    <w:p w14:paraId="725CBB4C" w14:textId="6B648B35" w:rsidR="00DB6035" w:rsidRDefault="00DB6035" w:rsidP="00DB6035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205642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205642">
        <w:rPr>
          <w:rFonts w:cs="Arial"/>
          <w:sz w:val="20"/>
          <w:szCs w:val="20"/>
        </w:rPr>
        <w:t>149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439665EF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A4488D">
        <w:rPr>
          <w:rFonts w:cs="Arial"/>
          <w:b/>
        </w:rPr>
        <w:t>SODELUJOČEGA PODJETJA</w:t>
      </w:r>
    </w:p>
    <w:p w14:paraId="56EE2EDD" w14:textId="77777777" w:rsidR="00DB6035" w:rsidRDefault="00DB6035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296C4B9B" w:rsidR="001F0BA2" w:rsidRDefault="001F0BA2" w:rsidP="001F0BA2">
      <w:pPr>
        <w:tabs>
          <w:tab w:val="left" w:pos="1083"/>
        </w:tabs>
        <w:rPr>
          <w:rFonts w:cs="Arial"/>
        </w:rPr>
      </w:pPr>
    </w:p>
    <w:p w14:paraId="3A9D38A0" w14:textId="77777777" w:rsidR="00BD2B52" w:rsidRDefault="00BD2B52" w:rsidP="001F0BA2">
      <w:pPr>
        <w:tabs>
          <w:tab w:val="left" w:pos="1083"/>
        </w:tabs>
        <w:rPr>
          <w:rFonts w:cs="Arial"/>
        </w:rPr>
      </w:pPr>
    </w:p>
    <w:p w14:paraId="7057B273" w14:textId="77777777" w:rsidR="00BD2B52" w:rsidRDefault="00BD2B52" w:rsidP="00BD2B52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bookmarkStart w:id="0" w:name="_Hlk133245938"/>
      <w:r w:rsidRPr="00EB6FF2">
        <w:rPr>
          <w:rFonts w:ascii="Arial" w:hAnsi="Arial" w:cs="Arial"/>
          <w:b/>
        </w:rPr>
        <w:t>IZJAVA – DRUGO:</w:t>
      </w:r>
    </w:p>
    <w:p w14:paraId="6F65CC80" w14:textId="77777777" w:rsidR="00BD2B52" w:rsidRPr="00EB6FF2" w:rsidRDefault="00BD2B52" w:rsidP="00BD2B52">
      <w:pPr>
        <w:pStyle w:val="Odstavekseznama"/>
        <w:ind w:left="360"/>
        <w:rPr>
          <w:rFonts w:ascii="Arial" w:hAnsi="Arial" w:cs="Arial"/>
          <w:b/>
        </w:rPr>
      </w:pPr>
    </w:p>
    <w:p w14:paraId="2F634BE7" w14:textId="77777777" w:rsidR="00BD2B52" w:rsidRDefault="00BD2B52" w:rsidP="00BD2B52">
      <w:pPr>
        <w:tabs>
          <w:tab w:val="left" w:pos="142"/>
        </w:tabs>
        <w:jc w:val="both"/>
        <w:rPr>
          <w:rFonts w:cs="Arial"/>
        </w:rPr>
      </w:pPr>
      <w:r w:rsidRPr="00EB6FF2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0F63AB12" w14:textId="77777777" w:rsidR="00BD2B52" w:rsidRPr="00EB6FF2" w:rsidRDefault="00BD2B52" w:rsidP="00BD2B52">
      <w:pPr>
        <w:tabs>
          <w:tab w:val="left" w:pos="142"/>
        </w:tabs>
        <w:jc w:val="both"/>
        <w:rPr>
          <w:rFonts w:cs="Arial"/>
        </w:rPr>
      </w:pPr>
    </w:p>
    <w:p w14:paraId="7DA69652" w14:textId="77777777" w:rsidR="00BD2B52" w:rsidRDefault="00BD2B52" w:rsidP="00BD2B52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7AE1BE3F" w14:textId="77777777" w:rsidR="00BD2B52" w:rsidRDefault="00BD2B52" w:rsidP="00BD2B52">
      <w:pPr>
        <w:jc w:val="both"/>
        <w:rPr>
          <w:rFonts w:cs="Arial"/>
        </w:rPr>
      </w:pPr>
    </w:p>
    <w:p w14:paraId="414C7DD5" w14:textId="77777777" w:rsidR="00BD2B52" w:rsidRPr="00BC0BF9" w:rsidRDefault="00BD2B52" w:rsidP="00BD2B52">
      <w:pPr>
        <w:pStyle w:val="Odstavekseznama"/>
        <w:numPr>
          <w:ilvl w:val="0"/>
          <w:numId w:val="16"/>
        </w:numPr>
        <w:tabs>
          <w:tab w:val="left" w:pos="887"/>
        </w:tabs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iCs/>
          <w:lang w:eastAsia="sl-SI"/>
        </w:rPr>
        <w:t xml:space="preserve">IZJAVA k </w:t>
      </w:r>
      <w:r w:rsidRPr="00BC0BF9">
        <w:rPr>
          <w:rFonts w:ascii="Arial" w:eastAsia="Times New Roman" w:hAnsi="Arial" w:cs="Arial"/>
          <w:b/>
          <w:iCs/>
          <w:lang w:eastAsia="sl-SI"/>
        </w:rPr>
        <w:t>5k člen</w:t>
      </w:r>
      <w:r>
        <w:rPr>
          <w:rFonts w:ascii="Arial" w:eastAsia="Times New Roman" w:hAnsi="Arial" w:cs="Arial"/>
          <w:b/>
          <w:iCs/>
          <w:lang w:eastAsia="sl-SI"/>
        </w:rPr>
        <w:t>u</w:t>
      </w:r>
      <w:r w:rsidRPr="00BC0BF9">
        <w:rPr>
          <w:rFonts w:ascii="Arial" w:eastAsia="Times New Roman" w:hAnsi="Arial" w:cs="Arial"/>
          <w:b/>
          <w:iCs/>
          <w:lang w:eastAsia="sl-SI"/>
        </w:rPr>
        <w:t xml:space="preserve"> UREDBE SVETA (EU) 2022/576</w:t>
      </w:r>
      <w:r>
        <w:rPr>
          <w:rFonts w:ascii="Arial" w:eastAsia="Times New Roman" w:hAnsi="Arial" w:cs="Arial"/>
          <w:b/>
          <w:iCs/>
          <w:lang w:eastAsia="sl-SI"/>
        </w:rPr>
        <w:t>:</w:t>
      </w:r>
    </w:p>
    <w:p w14:paraId="2E843377" w14:textId="77777777" w:rsidR="00BD2B52" w:rsidRPr="00BC0BF9" w:rsidRDefault="00BD2B52" w:rsidP="00BD2B52">
      <w:pPr>
        <w:pStyle w:val="Odstavekseznama"/>
        <w:ind w:left="360"/>
        <w:rPr>
          <w:rFonts w:ascii="Arial" w:hAnsi="Arial" w:cs="Arial"/>
          <w:b/>
        </w:rPr>
      </w:pPr>
    </w:p>
    <w:p w14:paraId="20B722F7" w14:textId="77777777" w:rsidR="00BD2B52" w:rsidRPr="009862CE" w:rsidRDefault="00BD2B52" w:rsidP="00BD2B52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2CC52331" w14:textId="77777777" w:rsidR="00BD2B52" w:rsidRPr="009862CE" w:rsidRDefault="00BD2B52" w:rsidP="00BD2B52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21E3D0E4" w14:textId="77777777" w:rsidR="00BD2B52" w:rsidRPr="009862CE" w:rsidRDefault="00BD2B52" w:rsidP="00BD2B52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BD1763F" w14:textId="77777777" w:rsidR="00BD2B52" w:rsidRPr="009862CE" w:rsidRDefault="00BD2B52" w:rsidP="00BD2B52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6DB22A4C" w14:textId="77777777" w:rsidR="00BD2B52" w:rsidRDefault="00BD2B52" w:rsidP="00BD2B52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670D9686" w14:textId="77777777" w:rsidR="00BD2B52" w:rsidRPr="009862CE" w:rsidRDefault="00BD2B52" w:rsidP="00BD2B52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0F5488B2" w14:textId="77777777" w:rsidR="00BD2B52" w:rsidRPr="00E321F3" w:rsidRDefault="00BD2B52" w:rsidP="00BD2B52">
      <w:pPr>
        <w:tabs>
          <w:tab w:val="left" w:pos="142"/>
        </w:tabs>
        <w:jc w:val="both"/>
        <w:rPr>
          <w:rFonts w:cs="Arial"/>
        </w:rPr>
      </w:pPr>
    </w:p>
    <w:p w14:paraId="390CCB5D" w14:textId="77777777" w:rsidR="00BD2B52" w:rsidRPr="00BC0BF9" w:rsidRDefault="00BD2B52" w:rsidP="00BD2B52">
      <w:pPr>
        <w:tabs>
          <w:tab w:val="left" w:pos="142"/>
        </w:tabs>
        <w:jc w:val="both"/>
        <w:rPr>
          <w:rFonts w:cs="Arial"/>
        </w:rPr>
      </w:pPr>
      <w:r w:rsidRPr="00BC0BF9">
        <w:rPr>
          <w:rFonts w:cs="Arial"/>
        </w:rPr>
        <w:t>S podpisom potrjujemo verodostojnost te izjave in podatkov ter se zavezujemo, da bomo vsako spremembo javili v najkrajšem možnem času.</w:t>
      </w:r>
    </w:p>
    <w:p w14:paraId="3AE27931" w14:textId="77777777" w:rsidR="00BD2B52" w:rsidRPr="00BC0BF9" w:rsidRDefault="00BD2B52" w:rsidP="00BD2B52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1D500E71" w14:textId="77777777" w:rsidR="00BD2B52" w:rsidRPr="00BC0BF9" w:rsidRDefault="00BD2B52" w:rsidP="00BD2B52">
      <w:pPr>
        <w:jc w:val="both"/>
        <w:rPr>
          <w:rFonts w:cs="Arial"/>
        </w:rPr>
      </w:pPr>
    </w:p>
    <w:p w14:paraId="2346BD06" w14:textId="77777777" w:rsidR="00BD2B52" w:rsidRPr="00BC0BF9" w:rsidRDefault="00BD2B52" w:rsidP="00BD2B52">
      <w:pPr>
        <w:jc w:val="both"/>
        <w:rPr>
          <w:rFonts w:cs="Arial"/>
        </w:rPr>
      </w:pPr>
    </w:p>
    <w:p w14:paraId="4973D401" w14:textId="77777777" w:rsidR="00C766AE" w:rsidRPr="00BD2B52" w:rsidRDefault="00C766AE" w:rsidP="00C766AE">
      <w:pPr>
        <w:tabs>
          <w:tab w:val="left" w:pos="142"/>
        </w:tabs>
        <w:jc w:val="both"/>
        <w:rPr>
          <w:rFonts w:cs="Arial"/>
        </w:rPr>
      </w:pPr>
      <w:r w:rsidRPr="00BD2B52">
        <w:rPr>
          <w:rFonts w:cs="Arial"/>
        </w:rPr>
        <w:lastRenderedPageBreak/>
        <w:t>S podpisom potrjujemo verodostojnost te izjave in podatkov ter se zavezujemo, da bomo vsako spremembo javili v najkrajšem možnem času.</w:t>
      </w:r>
    </w:p>
    <w:bookmarkEnd w:id="0"/>
    <w:p w14:paraId="5D58CE7B" w14:textId="3E0E7F57" w:rsidR="00931B30" w:rsidRPr="00BD2B52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bookmarkStart w:id="1" w:name="_GoBack"/>
      <w:bookmarkEnd w:id="1"/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CF35D" w14:textId="77777777" w:rsidR="00A3419B" w:rsidRDefault="00A3419B">
      <w:r>
        <w:separator/>
      </w:r>
    </w:p>
  </w:endnote>
  <w:endnote w:type="continuationSeparator" w:id="0">
    <w:p w14:paraId="1DBBE667" w14:textId="77777777" w:rsidR="00A3419B" w:rsidRDefault="00A3419B">
      <w:r>
        <w:continuationSeparator/>
      </w:r>
    </w:p>
  </w:endnote>
  <w:endnote w:type="continuationNotice" w:id="1">
    <w:p w14:paraId="4A2B80A3" w14:textId="77777777" w:rsidR="005D191E" w:rsidRDefault="005D1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7B05BB2E" w:rsidR="00A3419B" w:rsidRPr="00FF184E" w:rsidRDefault="00A3419B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3419B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A3419B" w:rsidRPr="005A785E" w:rsidRDefault="00A3419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757D7A4" w:rsidR="00A3419B" w:rsidRPr="00A1445A" w:rsidRDefault="00A3419B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A3419B" w:rsidRPr="00FC6CF0" w:rsidRDefault="00A3419B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C5E73" w14:textId="77777777" w:rsidR="00A3419B" w:rsidRDefault="00A3419B">
      <w:r>
        <w:separator/>
      </w:r>
    </w:p>
  </w:footnote>
  <w:footnote w:type="continuationSeparator" w:id="0">
    <w:p w14:paraId="179903CD" w14:textId="77777777" w:rsidR="00A3419B" w:rsidRDefault="00A3419B">
      <w:r>
        <w:continuationSeparator/>
      </w:r>
    </w:p>
  </w:footnote>
  <w:footnote w:type="continuationNotice" w:id="1">
    <w:p w14:paraId="5A48CF69" w14:textId="77777777" w:rsidR="005D191E" w:rsidRDefault="005D19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3419B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3419B" w:rsidRPr="00A04B00" w:rsidRDefault="00A3419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3419B" w:rsidRPr="00A04B00" w:rsidRDefault="00A3419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A3419B" w:rsidRPr="00A04B00" w:rsidRDefault="00A3419B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A3419B" w:rsidRPr="00C0552D" w:rsidRDefault="00A3419B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A3419B" w:rsidRPr="00C0552D" w:rsidRDefault="00A3419B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A3419B" w:rsidRPr="00A1445A" w:rsidRDefault="00A3419B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3419B" w:rsidRDefault="00A3419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A3419B" w:rsidRPr="00A1445A" w:rsidRDefault="00A3419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A3419B" w:rsidRPr="00A1445A" w:rsidRDefault="00A3419B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A3419B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1CD354B2" w:rsidR="00A3419B" w:rsidRPr="005D6367" w:rsidRDefault="00A3419B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A3419B" w:rsidRPr="005D6367" w:rsidRDefault="00A3419B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905EB5A" w:rsidR="00A3419B" w:rsidRPr="005D6367" w:rsidRDefault="00A3419B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>OBR – 2.12</w:t>
          </w:r>
          <w:r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A3419B" w:rsidRPr="00FC6CF0" w:rsidRDefault="00A3419B" w:rsidP="00001218">
    <w:pPr>
      <w:pStyle w:val="Glava"/>
      <w:rPr>
        <w:rFonts w:cs="Arial"/>
        <w:sz w:val="2"/>
        <w:szCs w:val="2"/>
      </w:rPr>
    </w:pPr>
  </w:p>
  <w:p w14:paraId="5FE739C3" w14:textId="77777777" w:rsidR="00A3419B" w:rsidRPr="00FC6CF0" w:rsidRDefault="00A3419B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02D2ED0"/>
    <w:multiLevelType w:val="hybridMultilevel"/>
    <w:tmpl w:val="7B76DEA2"/>
    <w:lvl w:ilvl="0" w:tplc="8646C496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A84460"/>
    <w:multiLevelType w:val="hybridMultilevel"/>
    <w:tmpl w:val="2174D2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4"/>
  </w:num>
  <w:num w:numId="8">
    <w:abstractNumId w:val="10"/>
  </w:num>
  <w:num w:numId="9">
    <w:abstractNumId w:val="11"/>
  </w:num>
  <w:num w:numId="10">
    <w:abstractNumId w:val="12"/>
  </w:num>
  <w:num w:numId="11">
    <w:abstractNumId w:val="8"/>
  </w:num>
  <w:num w:numId="12">
    <w:abstractNumId w:val="15"/>
  </w:num>
  <w:num w:numId="13">
    <w:abstractNumId w:val="2"/>
  </w:num>
  <w:num w:numId="14">
    <w:abstractNumId w:val="6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564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6EF7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191E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47BC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3419B"/>
    <w:rsid w:val="00A40AE5"/>
    <w:rsid w:val="00A4488D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D6A54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2B52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36F6A"/>
    <w:rsid w:val="00C468BF"/>
    <w:rsid w:val="00C565DD"/>
    <w:rsid w:val="00C5660B"/>
    <w:rsid w:val="00C64A95"/>
    <w:rsid w:val="00C766AE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B6035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05E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openxmlformats.org/package/2006/metadata/core-properties"/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461B159-6CB1-41A1-A857-0F4AF0CC4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2A5AF1-951C-41D0-8E19-C45D9ED4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2</Pages>
  <Words>382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</cp:revision>
  <cp:lastPrinted>2024-03-26T13:37:00Z</cp:lastPrinted>
  <dcterms:created xsi:type="dcterms:W3CDTF">2023-08-30T12:08:00Z</dcterms:created>
  <dcterms:modified xsi:type="dcterms:W3CDTF">2024-04-04T05:37:00Z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